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D2" w:rsidRDefault="00CE63D2" w:rsidP="00C42402">
      <w:pPr>
        <w:rPr>
          <w:rFonts w:ascii="Times New Roman" w:hAnsi="Times New Roman" w:cs="Times New Roman"/>
          <w:color w:val="C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843CA9" wp14:editId="0917F9B0">
                <wp:simplePos x="0" y="0"/>
                <wp:positionH relativeFrom="column">
                  <wp:posOffset>1018540</wp:posOffset>
                </wp:positionH>
                <wp:positionV relativeFrom="paragraph">
                  <wp:posOffset>170180</wp:posOffset>
                </wp:positionV>
                <wp:extent cx="5911850" cy="661670"/>
                <wp:effectExtent l="0" t="0" r="0" b="5080"/>
                <wp:wrapSquare wrapText="bothSides"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0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63D2" w:rsidRPr="00CE63D2" w:rsidRDefault="00CE63D2" w:rsidP="00CE63D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E63D2">
                              <w:rPr>
                                <w:rFonts w:ascii="Times New Roman" w:hAnsi="Times New Roman" w:cs="Times New Roman"/>
                                <w:b/>
                                <w:color w:val="00B05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С Юбилеем, школа!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80.2pt;margin-top:13.4pt;width:465.5pt;height:5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" filled="f" stroked="f">
                <v:fill o:detectmouseclick="t"/>
                <v:textbox>
                  <w:txbxContent>
                    <w:p w:rsidR="00CE63D2" w:rsidRPr="00CE63D2" w:rsidRDefault="00CE63D2" w:rsidP="00CE63D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B05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CE63D2">
                        <w:rPr>
                          <w:rFonts w:ascii="Times New Roman" w:hAnsi="Times New Roman" w:cs="Times New Roman"/>
                          <w:b/>
                          <w:color w:val="00B05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С Юбилеем, школа!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E63D2" w:rsidRDefault="00CE63D2" w:rsidP="00C42402">
      <w:pPr>
        <w:rPr>
          <w:rFonts w:ascii="Times New Roman" w:hAnsi="Times New Roman" w:cs="Times New Roman"/>
          <w:color w:val="C00000"/>
          <w:sz w:val="40"/>
          <w:szCs w:val="40"/>
        </w:rPr>
      </w:pPr>
    </w:p>
    <w:p w:rsidR="00C42402" w:rsidRPr="00CE63D2" w:rsidRDefault="00CE63D2" w:rsidP="00C42402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bookmarkStart w:id="0" w:name="_GoBack"/>
      <w:r w:rsidRPr="00CE63D2">
        <w:rPr>
          <w:rFonts w:ascii="Times New Roman" w:hAnsi="Times New Roman" w:cs="Times New Roman"/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0C28B832" wp14:editId="112F07FF">
            <wp:simplePos x="0" y="0"/>
            <wp:positionH relativeFrom="margin">
              <wp:posOffset>3617595</wp:posOffset>
            </wp:positionH>
            <wp:positionV relativeFrom="margin">
              <wp:posOffset>1886585</wp:posOffset>
            </wp:positionV>
            <wp:extent cx="3312795" cy="5787390"/>
            <wp:effectExtent l="171450" t="171450" r="382905" b="365760"/>
            <wp:wrapSquare wrapText="bothSides"/>
            <wp:docPr id="1" name="Рисунок 1" descr="C:\Users\Татьяна Михайловна.Class-12\Download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Михайловна.Class-12\Downloads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5787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t>С тобою связано немало</w:t>
      </w:r>
      <w:proofErr w:type="gramStart"/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>И</w:t>
      </w:r>
      <w:proofErr w:type="gramEnd"/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з юности счастливых дней,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С годами ты прекрасней стала,-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И снова отмечаешь Юбилей!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Тепло учительских признаний,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И детских классов аромат…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Хранительница ценных знаний,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Взрастила ты бесценный сад.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>Ты мудрость возродила в сердце</w:t>
      </w:r>
      <w:proofErr w:type="gramStart"/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>И</w:t>
      </w:r>
      <w:proofErr w:type="gramEnd"/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подарила нам мечту,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Позволь у стен твоих согреться,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Обняв познаний высоту.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Любимая, родная Школа!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Светись огнем счастливых глаз! </w:t>
      </w:r>
      <w:r w:rsidR="00C42402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Наградой станет наше соло, </w:t>
      </w:r>
      <w:r w:rsidR="00DB751C" w:rsidRPr="00CE63D2">
        <w:rPr>
          <w:rFonts w:ascii="Times New Roman" w:hAnsi="Times New Roman" w:cs="Times New Roman"/>
          <w:color w:val="000000" w:themeColor="text1"/>
          <w:sz w:val="40"/>
          <w:szCs w:val="40"/>
        </w:rPr>
        <w:br/>
        <w:t xml:space="preserve">И верность каждого из нас! </w:t>
      </w:r>
    </w:p>
    <w:sectPr w:rsidR="00C42402" w:rsidRPr="00CE63D2" w:rsidSect="009C1883">
      <w:headerReference w:type="default" r:id="rId9"/>
      <w:footerReference w:type="default" r:id="rId10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402" w:rsidRDefault="00C42402" w:rsidP="00EF1D2C">
      <w:pPr>
        <w:spacing w:after="0" w:line="240" w:lineRule="auto"/>
      </w:pPr>
      <w:r>
        <w:separator/>
      </w:r>
    </w:p>
  </w:endnote>
  <w:endnote w:type="continuationSeparator" w:id="0">
    <w:p w:rsidR="00C42402" w:rsidRDefault="00C42402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883" w:rsidRPr="009C1883" w:rsidRDefault="009C1883" w:rsidP="00C42402">
    <w:pPr>
      <w:pStyle w:val="a7"/>
      <w:contextualSpacing/>
      <w:jc w:val="center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482E56AA" wp14:editId="34BFA5AE">
          <wp:simplePos x="0" y="0"/>
          <wp:positionH relativeFrom="column">
            <wp:posOffset>4596765</wp:posOffset>
          </wp:positionH>
          <wp:positionV relativeFrom="paragraph">
            <wp:posOffset>-823595</wp:posOffset>
          </wp:positionV>
          <wp:extent cx="2241550" cy="1058545"/>
          <wp:effectExtent l="0" t="0" r="6350" b="8255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1550" cy="1058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402" w:rsidRDefault="00C42402" w:rsidP="00EF1D2C">
      <w:pPr>
        <w:spacing w:after="0" w:line="240" w:lineRule="auto"/>
      </w:pPr>
      <w:r>
        <w:separator/>
      </w:r>
    </w:p>
  </w:footnote>
  <w:footnote w:type="continuationSeparator" w:id="0">
    <w:p w:rsidR="00C42402" w:rsidRDefault="00C42402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2A454B">
      <w:rPr>
        <w:noProof/>
        <w:color w:val="31849B" w:themeColor="accent5" w:themeShade="BF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3054350</wp:posOffset>
              </wp:positionH>
              <wp:positionV relativeFrom="paragraph">
                <wp:posOffset>-68580</wp:posOffset>
              </wp:positionV>
              <wp:extent cx="1325245" cy="379730"/>
              <wp:effectExtent l="92075" t="0" r="97155" b="3175"/>
              <wp:wrapNone/>
              <wp:docPr id="2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25245" cy="379730"/>
                        <a:chOff x="4168" y="600"/>
                        <a:chExt cx="2087" cy="598"/>
                      </a:xfrm>
                    </wpg:grpSpPr>
                    <wps:wsp>
                      <wps:cNvPr id="5" name="AutoShape 2"/>
                      <wps:cNvCnPr>
                        <a:cxnSpLocks noChangeShapeType="1"/>
                      </wps:cNvCnPr>
                      <wps:spPr bwMode="auto">
                        <a:xfrm>
                          <a:off x="4168" y="953"/>
                          <a:ext cx="69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948" y="600"/>
                          <a:ext cx="429" cy="5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1D2C" w:rsidRPr="009C1883" w:rsidRDefault="00C42402" w:rsidP="00EF1D2C">
                            <w:pPr>
                              <w:pStyle w:val="a5"/>
                              <w:tabs>
                                <w:tab w:val="left" w:pos="2775"/>
                              </w:tabs>
                              <w:rPr>
                                <w:rFonts w:ascii="Monotype Corsiva" w:hAnsi="Monotype Corsiva"/>
                                <w:b/>
                                <w:noProof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color w:val="0000FF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AutoShape 6"/>
                      <wps:cNvCnPr>
                        <a:cxnSpLocks noChangeShapeType="1"/>
                      </wps:cNvCnPr>
                      <wps:spPr bwMode="auto">
                        <a:xfrm>
                          <a:off x="5563" y="953"/>
                          <a:ext cx="69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240.5pt;margin-top:-5.4pt;width:104.35pt;height:29.9pt;z-index:251671552" coordorigin="4168,600" coordsize="2087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4168;top:953;width:6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93zsQAAADaAAAADwAAAGRycy9kb3ducmV2LnhtbESPQWsCMRSE7wX/Q3iCl1KzCtayNYpK&#10;hR70oN1Lb6+b103o5iVsUnf775uC0OMwM98wq83gWnGlLlrPCmbTAgRx7bXlRkH1dnh4AhETssbW&#10;Myn4oQib9ehuhaX2PZ/pekmNyBCOJSowKYVSylgbchinPhBn79N3DlOWXSN1h32Gu1bOi+JROrSc&#10;FwwG2huqvy7fTkHYHRYfL5UO7+F0Xy2PvTlaa5SajIftM4hEQ/oP39qvWsEC/q7kG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P3fOxAAAANoAAAAPAAAAAAAAAAAA&#10;AAAAAKECAABkcnMvZG93bnJldi54bWxQSwUGAAAAAAQABAD5AAAAkgMAAAAA&#10;" strokecolor="#99f" strokeweight="2.25pt">
                <v:shadow on="t" color="#c5c5ff" opacity=".5" offset="-6pt,-6p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948;top:600;width:429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EF1D2C" w:rsidRPr="009C1883" w:rsidRDefault="00C42402" w:rsidP="00EF1D2C">
                      <w:pPr>
                        <w:pStyle w:val="a5"/>
                        <w:tabs>
                          <w:tab w:val="left" w:pos="2775"/>
                        </w:tabs>
                        <w:rPr>
                          <w:rFonts w:ascii="Monotype Corsiva" w:hAnsi="Monotype Corsiva"/>
                          <w:b/>
                          <w:noProof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color w:val="0000FF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AutoShape 6" o:spid="_x0000_s1029" type="#_x0000_t32" style="position:absolute;left:5563;top:953;width:6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OQMMUAAADaAAAADwAAAGRycy9kb3ducmV2LnhtbESP3WrCQBSE7wt9h+UUvKsbW7Saukoo&#10;+EPBilHo7SF7zIZmz4bsGuPbd4VCL4eZ+YaZL3tbi45aXzlWMBomIIgLpysuFZyOq+cpCB+QNdaO&#10;ScGNPCwXjw9zTLW78oG6PJQiQtinqMCE0KRS+sKQRT90DXH0zq61GKJsS6lbvEa4reVLkkykxYrj&#10;gsGGPgwVP/nFKjjc8q7YZybbrF6n2Xr8tfv+nGmlBk999g4iUB/+w3/trVbwBvc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OQMMUAAADaAAAADwAAAAAAAAAA&#10;AAAAAAChAgAAZHJzL2Rvd25yZXYueG1sUEsFBgAAAAAEAAQA+QAAAJMDAAAAAA==&#10;" strokecolor="#99f" strokeweight="2.25pt">
                <v:shadow on="t" color="#c5c5ff" opacity=".5" offset="6pt,-6pt"/>
              </v:shape>
            </v:group>
          </w:pict>
        </mc:Fallback>
      </mc:AlternateContent>
    </w:r>
    <w:r>
      <w:tab/>
    </w:r>
    <w:r>
      <w:tab/>
    </w:r>
    <w:r w:rsidR="00710277">
      <w:rPr>
        <w:rFonts w:ascii="Monotype Corsiva" w:hAnsi="Monotype Corsiva"/>
        <w:color w:val="C00000"/>
        <w:sz w:val="32"/>
        <w:szCs w:val="32"/>
      </w:rPr>
      <w:t>05</w:t>
    </w:r>
    <w:r w:rsidR="00C42402">
      <w:rPr>
        <w:rFonts w:ascii="Monotype Corsiva" w:hAnsi="Monotype Corsiva"/>
        <w:color w:val="C00000"/>
        <w:sz w:val="32"/>
        <w:szCs w:val="32"/>
      </w:rPr>
      <w:t>.12.2013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8193">
      <o:colormru v:ext="edit" colors="#c5c5f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02"/>
    <w:rsid w:val="00105BFA"/>
    <w:rsid w:val="002A454B"/>
    <w:rsid w:val="005A2E11"/>
    <w:rsid w:val="00710277"/>
    <w:rsid w:val="009C1883"/>
    <w:rsid w:val="00A97F39"/>
    <w:rsid w:val="00C42402"/>
    <w:rsid w:val="00CE63D2"/>
    <w:rsid w:val="00DB751C"/>
    <w:rsid w:val="00E54B13"/>
    <w:rsid w:val="00E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4;&#1099;&#1087;&#1091;&#1089;&#1082;-&#1102;&#1073;&#1080;&#1083;&#1077;&#1081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ACE6-0B06-4062-943B-662073AB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24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Михайловна</dc:creator>
  <cp:lastModifiedBy>Татьяна Михайловна</cp:lastModifiedBy>
  <cp:revision>4</cp:revision>
  <dcterms:created xsi:type="dcterms:W3CDTF">2013-12-03T10:06:00Z</dcterms:created>
  <dcterms:modified xsi:type="dcterms:W3CDTF">2013-12-04T13:21:00Z</dcterms:modified>
</cp:coreProperties>
</file>